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696288" w:rsidRDefault="00965F8E" w:rsidP="00F36F56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r w:rsidRPr="00696288">
        <w:rPr>
          <w:sz w:val="32"/>
          <w:szCs w:val="32"/>
          <w:lang w:val="nl-NL"/>
        </w:rPr>
        <w:t xml:space="preserve">Perceel </w:t>
      </w:r>
      <w:r w:rsidR="00D50297" w:rsidRPr="00696288">
        <w:rPr>
          <w:sz w:val="32"/>
          <w:szCs w:val="32"/>
          <w:lang w:val="nl-NL"/>
        </w:rPr>
        <w:t>5a/b</w:t>
      </w:r>
      <w:r w:rsidR="00F36F56" w:rsidRPr="00696288">
        <w:rPr>
          <w:sz w:val="32"/>
          <w:szCs w:val="32"/>
          <w:lang w:val="nl-NL"/>
        </w:rPr>
        <w:t xml:space="preserve">: </w:t>
      </w:r>
      <w:r w:rsidR="00D50297" w:rsidRPr="00696288">
        <w:rPr>
          <w:sz w:val="32"/>
          <w:szCs w:val="32"/>
          <w:lang w:val="nl-NL"/>
        </w:rPr>
        <w:t>Terminal en operationele gebouwen</w:t>
      </w:r>
    </w:p>
    <w:p w:rsidR="0030396C" w:rsidRPr="0030396C" w:rsidRDefault="00886995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Standaardformulier E Kerncompetenties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693"/>
        <w:gridCol w:w="1417"/>
      </w:tblGrid>
      <w:tr w:rsidR="0030396C" w:rsidRPr="0030396C" w:rsidTr="00810A03">
        <w:trPr>
          <w:trHeight w:val="624"/>
        </w:trPr>
        <w:tc>
          <w:tcPr>
            <w:tcW w:w="7650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0E1FDE">
              <w:rPr>
                <w:rFonts w:ascii="Calibri" w:hAnsi="Calibri" w:cs="Calibri"/>
                <w:sz w:val="24"/>
                <w:szCs w:val="24"/>
              </w:rPr>
              <w:t xml:space="preserve"> Perceel </w:t>
            </w:r>
            <w:r w:rsidR="00D50297">
              <w:rPr>
                <w:rFonts w:ascii="Calibri" w:hAnsi="Calibri" w:cs="Calibri"/>
                <w:sz w:val="24"/>
                <w:szCs w:val="24"/>
              </w:rPr>
              <w:t>5</w:t>
            </w:r>
          </w:p>
          <w:p w:rsidR="0030396C" w:rsidRPr="00645A41" w:rsidRDefault="005C351F" w:rsidP="00EB4182">
            <w:pPr>
              <w:pStyle w:val="Koptekst"/>
              <w:rPr>
                <w:rFonts w:ascii="Calibri" w:hAnsi="Calibri" w:cs="Calibri"/>
                <w:i/>
                <w:sz w:val="24"/>
                <w:szCs w:val="24"/>
              </w:rPr>
            </w:pPr>
            <w:r w:rsidRPr="005C351F">
              <w:rPr>
                <w:rFonts w:ascii="Calibri" w:hAnsi="Calibri" w:cs="Calibri"/>
                <w:b/>
                <w:i/>
                <w:sz w:val="24"/>
                <w:szCs w:val="24"/>
              </w:rPr>
              <w:t>Beheer en onderhoud Elektrotechnische installaties</w:t>
            </w:r>
          </w:p>
        </w:tc>
        <w:tc>
          <w:tcPr>
            <w:tcW w:w="1417" w:type="dxa"/>
            <w:shd w:val="clear" w:color="auto" w:fill="D9D9D9"/>
          </w:tcPr>
          <w:p w:rsidR="0030396C" w:rsidRPr="0030396C" w:rsidRDefault="00BD1466" w:rsidP="00D50297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</w:t>
            </w:r>
            <w:r w:rsidR="00D50297">
              <w:rPr>
                <w:rFonts w:ascii="Calibri" w:hAnsi="Calibri" w:cs="Calibri"/>
                <w:sz w:val="44"/>
                <w:szCs w:val="44"/>
              </w:rPr>
              <w:t>5</w:t>
            </w:r>
            <w:r w:rsidR="005C351F">
              <w:rPr>
                <w:rFonts w:ascii="Calibri" w:hAnsi="Calibri" w:cs="Calibri"/>
                <w:sz w:val="44"/>
                <w:szCs w:val="44"/>
              </w:rPr>
              <w:t>-K3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FD529E">
              <w:rPr>
                <w:rFonts w:ascii="Calibri" w:hAnsi="Calibri" w:cs="Calibri"/>
                <w:sz w:val="18"/>
                <w:szCs w:val="18"/>
              </w:rPr>
              <w:t xml:space="preserve">P5 – K3 </w:t>
            </w:r>
            <w:r w:rsidR="005C351F" w:rsidRPr="00FD529E">
              <w:rPr>
                <w:rFonts w:ascii="Calibri" w:hAnsi="Calibri" w:cs="Calibri"/>
                <w:sz w:val="18"/>
                <w:szCs w:val="18"/>
              </w:rPr>
              <w:t>Beheer en onderhoud Elektrotechnische installaties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5C351F" w:rsidRDefault="005C351F" w:rsidP="0045700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5C351F">
              <w:rPr>
                <w:rFonts w:asciiTheme="minorHAnsi" w:hAnsiTheme="minorHAnsi" w:cstheme="minorHAnsi"/>
                <w:sz w:val="18"/>
                <w:szCs w:val="18"/>
              </w:rPr>
              <w:t>Het uitvoeren van preventief en correctief elektrotechnisch beheer en onderhoud</w:t>
            </w:r>
            <w:r w:rsidR="00FD529E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185413">
        <w:trPr>
          <w:trHeight w:val="78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AF42BB" w:rsidRDefault="00185413" w:rsidP="00BD1140">
            <w:pPr>
              <w:tabs>
                <w:tab w:val="left" w:pos="737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185413">
              <w:rPr>
                <w:rFonts w:asciiTheme="minorHAnsi" w:hAnsiTheme="minorHAnsi" w:cstheme="minorHAnsi"/>
                <w:sz w:val="18"/>
                <w:szCs w:val="18"/>
              </w:rPr>
              <w:t>Het onderhoud heeft plaatsgevonden aan een utiliteitsgebouw / cluster van utiliteitsgebouwen met een minimale omvang van 100.000 m</w:t>
            </w:r>
            <w:r w:rsidRPr="00185413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2</w:t>
            </w:r>
            <w:r w:rsidRPr="00185413">
              <w:rPr>
                <w:rFonts w:asciiTheme="minorHAnsi" w:hAnsiTheme="minorHAnsi" w:cstheme="minorHAnsi"/>
                <w:sz w:val="18"/>
                <w:szCs w:val="18"/>
              </w:rPr>
              <w:t xml:space="preserve"> BVO</w:t>
            </w:r>
            <w:r w:rsidR="00FD529E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B4211A" w:rsidRPr="0030396C" w:rsidTr="00B4211A">
        <w:trPr>
          <w:trHeight w:val="65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B4211A" w:rsidRPr="00185413" w:rsidRDefault="00B4211A" w:rsidP="00BD1140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B4211A">
              <w:rPr>
                <w:rFonts w:asciiTheme="minorHAnsi" w:hAnsiTheme="minorHAnsi" w:cstheme="minorHAnsi"/>
                <w:sz w:val="18"/>
                <w:szCs w:val="18"/>
              </w:rPr>
              <w:t>Het onderhoud heeft plaatsgevonden voor een aaneengesloten periode van minimaal 24 maanden</w:t>
            </w:r>
            <w:r w:rsidR="00FD529E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B4211A" w:rsidRPr="00457000" w:rsidRDefault="00B4211A" w:rsidP="00B4211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B4211A" w:rsidRPr="00457000" w:rsidRDefault="00B4211A" w:rsidP="00B4211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kerncompetentie zelf heeft uitgevoerd.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DC5930" w:rsidP="003E1A2B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C5930">
              <w:rPr>
                <w:rFonts w:ascii="Calibri" w:hAnsi="Calibri" w:cs="Calibri"/>
                <w:sz w:val="18"/>
                <w:szCs w:val="18"/>
              </w:rPr>
              <w:t>De einddatum van de referentie mag niet ouder zijn dan 5 (vijf) jaar voorafgaande aan de uiterste datum van Aanmelding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C1EE3">
        <w:trPr>
          <w:trHeight w:val="340"/>
        </w:trPr>
        <w:tc>
          <w:tcPr>
            <w:tcW w:w="9067" w:type="dxa"/>
            <w:gridSpan w:val="3"/>
            <w:shd w:val="clear" w:color="auto" w:fill="F2F2F2" w:themeFill="background1" w:themeFillShade="F2"/>
            <w:vAlign w:val="center"/>
          </w:tcPr>
          <w:p w:rsidR="00645A41" w:rsidRDefault="0030396C" w:rsidP="00645A41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30396C" w:rsidRPr="0030396C" w:rsidRDefault="0030396C" w:rsidP="00645A41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30396C" w:rsidRPr="0030396C" w:rsidRDefault="0030396C" w:rsidP="0030396C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/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696288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FD529E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E1FDE"/>
    <w:rsid w:val="00185413"/>
    <w:rsid w:val="00216B78"/>
    <w:rsid w:val="00220881"/>
    <w:rsid w:val="0029013F"/>
    <w:rsid w:val="0030396C"/>
    <w:rsid w:val="003E1A2B"/>
    <w:rsid w:val="00420682"/>
    <w:rsid w:val="00455CA0"/>
    <w:rsid w:val="00457000"/>
    <w:rsid w:val="004D124E"/>
    <w:rsid w:val="0054341E"/>
    <w:rsid w:val="00555521"/>
    <w:rsid w:val="005C351F"/>
    <w:rsid w:val="005D6558"/>
    <w:rsid w:val="006057E8"/>
    <w:rsid w:val="0061714F"/>
    <w:rsid w:val="00626A8C"/>
    <w:rsid w:val="00645A41"/>
    <w:rsid w:val="00696288"/>
    <w:rsid w:val="006E2505"/>
    <w:rsid w:val="006F4987"/>
    <w:rsid w:val="007040FC"/>
    <w:rsid w:val="007938B7"/>
    <w:rsid w:val="007B14BF"/>
    <w:rsid w:val="00810A03"/>
    <w:rsid w:val="00821E35"/>
    <w:rsid w:val="0087168D"/>
    <w:rsid w:val="00886995"/>
    <w:rsid w:val="008C1EE3"/>
    <w:rsid w:val="00902320"/>
    <w:rsid w:val="00965F8E"/>
    <w:rsid w:val="009810AD"/>
    <w:rsid w:val="00A17745"/>
    <w:rsid w:val="00A45C9B"/>
    <w:rsid w:val="00A948C6"/>
    <w:rsid w:val="00AF42BB"/>
    <w:rsid w:val="00B4211A"/>
    <w:rsid w:val="00B82610"/>
    <w:rsid w:val="00BC0142"/>
    <w:rsid w:val="00BD1140"/>
    <w:rsid w:val="00BD1466"/>
    <w:rsid w:val="00BD30E2"/>
    <w:rsid w:val="00CB533A"/>
    <w:rsid w:val="00D2647A"/>
    <w:rsid w:val="00D50297"/>
    <w:rsid w:val="00D67D7B"/>
    <w:rsid w:val="00DC5930"/>
    <w:rsid w:val="00DE1A38"/>
    <w:rsid w:val="00EB4182"/>
    <w:rsid w:val="00EE322E"/>
    <w:rsid w:val="00F36F56"/>
    <w:rsid w:val="00F622EC"/>
    <w:rsid w:val="00F93AF2"/>
    <w:rsid w:val="00FD529E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130CA-AF0A-4995-A69C-753686B26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621E0523.dotm</Template>
  <TotalTime>1</TotalTime>
  <Pages>1</Pages>
  <Words>316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2017-10-25T13:10:00Z</dcterms:created>
  <dcterms:modified xsi:type="dcterms:W3CDTF">2017-10-25T19:59:00Z</dcterms:modified>
</cp:coreProperties>
</file>